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5B6ED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BROWNE</w:t>
      </w:r>
      <w:r>
        <w:rPr>
          <w:rFonts w:ascii="Times New Roman" w:hAnsi="Times New Roman" w:cs="Times New Roman"/>
          <w:sz w:val="24"/>
          <w:szCs w:val="24"/>
        </w:rPr>
        <w:t xml:space="preserve">      (fl.1455)</w:t>
      </w:r>
    </w:p>
    <w:p w:rsidR="005B6ED9" w:rsidRDefault="005B6ED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Wilton, Wiltshire.</w:t>
      </w:r>
    </w:p>
    <w:p w:rsidR="005B6ED9" w:rsidRDefault="005B6ED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B6ED9" w:rsidRDefault="005B6ED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B6ED9" w:rsidRDefault="005B6ED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M.P. Wilton.    (V.C.H. vol.6 pp.27-8)</w:t>
      </w:r>
    </w:p>
    <w:p w:rsidR="005B6ED9" w:rsidRDefault="005B6ED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B6ED9" w:rsidRDefault="005B6ED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B6ED9" w:rsidRDefault="005B6ED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1455</w:t>
      </w:r>
      <w:r>
        <w:rPr>
          <w:rFonts w:ascii="Times New Roman" w:hAnsi="Times New Roman" w:cs="Times New Roman"/>
          <w:sz w:val="24"/>
          <w:szCs w:val="24"/>
        </w:rPr>
        <w:tab/>
        <w:t>He became a member of the Council of 12.   (ibid.)</w:t>
      </w:r>
    </w:p>
    <w:p w:rsidR="005B6ED9" w:rsidRDefault="005B6ED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B6ED9" w:rsidRDefault="005B6ED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B6ED9" w:rsidRPr="005B6ED9" w:rsidRDefault="005B6ED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June 2016</w:t>
      </w:r>
      <w:bookmarkStart w:id="0" w:name="_GoBack"/>
      <w:bookmarkEnd w:id="0"/>
    </w:p>
    <w:sectPr w:rsidR="005B6ED9" w:rsidRPr="005B6ED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6ED9" w:rsidRDefault="005B6ED9" w:rsidP="00E71FC3">
      <w:pPr>
        <w:spacing w:after="0" w:line="240" w:lineRule="auto"/>
      </w:pPr>
      <w:r>
        <w:separator/>
      </w:r>
    </w:p>
  </w:endnote>
  <w:endnote w:type="continuationSeparator" w:id="0">
    <w:p w:rsidR="005B6ED9" w:rsidRDefault="005B6ED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6ED9" w:rsidRDefault="005B6ED9" w:rsidP="00E71FC3">
      <w:pPr>
        <w:spacing w:after="0" w:line="240" w:lineRule="auto"/>
      </w:pPr>
      <w:r>
        <w:separator/>
      </w:r>
    </w:p>
  </w:footnote>
  <w:footnote w:type="continuationSeparator" w:id="0">
    <w:p w:rsidR="005B6ED9" w:rsidRDefault="005B6ED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6ED9"/>
    <w:rsid w:val="005B6ED9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B7F058"/>
  <w15:chartTrackingRefBased/>
  <w15:docId w15:val="{5D9C6BB1-465E-40B9-9475-D9595C4FF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2016-06-11T10:15:00Z</dcterms:created>
  <dcterms:modified xsi:type="dcterms:W3CDTF">2016-06-11T10:16:00Z</dcterms:modified>
</cp:coreProperties>
</file>